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CAVELL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Southcote,</w:t>
      </w:r>
    </w:p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held by the late Sir William Argentine(q.v.).</w:t>
      </w:r>
    </w:p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21-23)</w:t>
      </w:r>
    </w:p>
    <w:p w:rsidR="0070549E" w:rsidRDefault="0070549E" w:rsidP="0070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Aylesbury,</w:t>
      </w:r>
    </w:p>
    <w:p w:rsidR="0070549E" w:rsidRDefault="0070549E" w:rsidP="0070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Edward Courtenay, 3</w:t>
      </w:r>
      <w:r w:rsidRPr="00ED0B31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</w:t>
      </w:r>
    </w:p>
    <w:p w:rsidR="0070549E" w:rsidRDefault="0070549E" w:rsidP="0070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Devon(q.v.).</w:t>
      </w:r>
    </w:p>
    <w:p w:rsidR="0070549E" w:rsidRDefault="0070549E" w:rsidP="0070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21-346)</w:t>
      </w:r>
    </w:p>
    <w:p w:rsidR="0070549E" w:rsidRDefault="0070549E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BE9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766BE9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</w:p>
    <w:p w:rsidR="0070549E" w:rsidRPr="00766BE9" w:rsidRDefault="0070549E" w:rsidP="00766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2016</w:t>
      </w:r>
      <w:bookmarkStart w:id="0" w:name="_GoBack"/>
      <w:bookmarkEnd w:id="0"/>
    </w:p>
    <w:sectPr w:rsidR="0070549E" w:rsidRPr="00766B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BE9" w:rsidRDefault="00766BE9" w:rsidP="00564E3C">
      <w:pPr>
        <w:spacing w:after="0" w:line="240" w:lineRule="auto"/>
      </w:pPr>
      <w:r>
        <w:separator/>
      </w:r>
    </w:p>
  </w:endnote>
  <w:endnote w:type="continuationSeparator" w:id="0">
    <w:p w:rsidR="00766BE9" w:rsidRDefault="00766B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549E">
      <w:rPr>
        <w:rFonts w:ascii="Times New Roman" w:hAnsi="Times New Roman" w:cs="Times New Roman"/>
        <w:noProof/>
        <w:sz w:val="24"/>
        <w:szCs w:val="24"/>
      </w:rPr>
      <w:t>5 August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BE9" w:rsidRDefault="00766BE9" w:rsidP="00564E3C">
      <w:pPr>
        <w:spacing w:after="0" w:line="240" w:lineRule="auto"/>
      </w:pPr>
      <w:r>
        <w:separator/>
      </w:r>
    </w:p>
  </w:footnote>
  <w:footnote w:type="continuationSeparator" w:id="0">
    <w:p w:rsidR="00766BE9" w:rsidRDefault="00766B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E9"/>
    <w:rsid w:val="00372DC6"/>
    <w:rsid w:val="00564E3C"/>
    <w:rsid w:val="0064591D"/>
    <w:rsid w:val="0070549E"/>
    <w:rsid w:val="00766BE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98307"/>
  <w15:chartTrackingRefBased/>
  <w15:docId w15:val="{D6C924AE-64A7-4017-B35D-46698016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66B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2015-10-07T19:56:00Z</dcterms:created>
  <dcterms:modified xsi:type="dcterms:W3CDTF">2016-08-05T08:43:00Z</dcterms:modified>
</cp:coreProperties>
</file>